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AC1" w:rsidRPr="00324D11" w:rsidRDefault="00E47AC1" w:rsidP="00C55A3D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324D11">
        <w:rPr>
          <w:rFonts w:ascii="Angsana New" w:hAnsi="Angsana New" w:cs="Angsana New"/>
          <w:b/>
          <w:bCs/>
          <w:sz w:val="36"/>
          <w:szCs w:val="36"/>
          <w:cs/>
        </w:rPr>
        <w:t>กิตติกรรมประกาศ</w:t>
      </w:r>
    </w:p>
    <w:p w:rsidR="00E47AC1" w:rsidRPr="009537F8" w:rsidRDefault="00E47AC1" w:rsidP="00C55A3D">
      <w:pPr>
        <w:ind w:firstLine="720"/>
        <w:jc w:val="thaiDistribute"/>
        <w:rPr>
          <w:sz w:val="32"/>
          <w:szCs w:val="32"/>
        </w:rPr>
      </w:pPr>
      <w:r w:rsidRPr="009537F8">
        <w:rPr>
          <w:rFonts w:cs="Angsana New"/>
          <w:sz w:val="32"/>
          <w:szCs w:val="32"/>
          <w:cs/>
        </w:rPr>
        <w:t xml:space="preserve">โครงงาน  </w:t>
      </w:r>
      <w:r w:rsidRPr="009537F8">
        <w:rPr>
          <w:rFonts w:ascii="Angsana New" w:hAnsi="Angsana New" w:cs="Angsana New"/>
          <w:sz w:val="32"/>
          <w:szCs w:val="32"/>
          <w:cs/>
        </w:rPr>
        <w:t>ร้าน</w:t>
      </w:r>
      <w:r>
        <w:rPr>
          <w:rFonts w:ascii="Angsana New" w:hAnsi="Angsana New" w:cs="Angsana New"/>
          <w:sz w:val="32"/>
          <w:szCs w:val="32"/>
          <w:cs/>
        </w:rPr>
        <w:t>จักรยานออนไลน์</w:t>
      </w:r>
      <w:r w:rsidRPr="009537F8">
        <w:rPr>
          <w:rFonts w:cs="Angsana New"/>
          <w:sz w:val="32"/>
          <w:szCs w:val="32"/>
          <w:cs/>
        </w:rPr>
        <w:t>ประสบความสำเร็จลงได้ด้วยความอนุเคราะห์จากบุคคลหลายท่าน  ผู้จัดทำขอขอบพระคุณ คณาจารย์  โปรแกรมวิชา</w:t>
      </w:r>
      <w:r>
        <w:rPr>
          <w:rFonts w:cs="Angsana New"/>
          <w:sz w:val="32"/>
          <w:szCs w:val="32"/>
          <w:cs/>
        </w:rPr>
        <w:t>.....................................................................................................................</w:t>
      </w:r>
      <w:r w:rsidRPr="009537F8">
        <w:rPr>
          <w:rFonts w:cs="Angsana New"/>
          <w:sz w:val="32"/>
          <w:szCs w:val="32"/>
          <w:cs/>
        </w:rPr>
        <w:t>ทุกท่านที่กรุณาให้ความรู้แก่ผู้จัดทำ</w:t>
      </w:r>
    </w:p>
    <w:p w:rsidR="00E47AC1" w:rsidRPr="009537F8" w:rsidRDefault="00E47AC1" w:rsidP="00C55A3D">
      <w:pPr>
        <w:spacing w:after="0" w:line="240" w:lineRule="auto"/>
        <w:ind w:right="-334"/>
        <w:jc w:val="thaiDistribute"/>
        <w:rPr>
          <w:rFonts w:ascii="Angsana New" w:hAnsi="Angsana New" w:cs="Angsana New"/>
          <w:sz w:val="32"/>
          <w:szCs w:val="32"/>
        </w:rPr>
      </w:pPr>
      <w:r w:rsidRPr="009537F8">
        <w:rPr>
          <w:rFonts w:cs="Angsana New"/>
          <w:sz w:val="32"/>
          <w:szCs w:val="32"/>
          <w:cs/>
        </w:rPr>
        <w:tab/>
        <w:t>ขอกราบขอ</w:t>
      </w:r>
      <w:r>
        <w:rPr>
          <w:rFonts w:cs="Angsana New"/>
          <w:sz w:val="32"/>
          <w:szCs w:val="32"/>
          <w:cs/>
        </w:rPr>
        <w:t>บพระคุณ  อาจารย์ ....................................................</w:t>
      </w:r>
      <w:r w:rsidRPr="009537F8">
        <w:rPr>
          <w:rFonts w:cs="Angsana New"/>
          <w:sz w:val="32"/>
          <w:szCs w:val="32"/>
          <w:cs/>
        </w:rPr>
        <w:t xml:space="preserve">  ที่กรุณาให้แนวคิดในเรื่องที่ศึกษาและให้คำแนะนำแก้ไขในข้อบกพร่องด้วยความเอาใจใส่และเป็นกำลังใจแก่ผู้จัดทำโดยตลอด</w:t>
      </w:r>
    </w:p>
    <w:p w:rsidR="00E47AC1" w:rsidRDefault="00E47AC1" w:rsidP="00C55A3D">
      <w:pPr>
        <w:spacing w:after="0" w:line="240" w:lineRule="auto"/>
        <w:ind w:right="-334"/>
        <w:jc w:val="thaiDistribute"/>
        <w:rPr>
          <w:rFonts w:ascii="Angsana New" w:hAnsi="Angsana New" w:cs="Angsana New"/>
          <w:sz w:val="32"/>
          <w:szCs w:val="32"/>
        </w:rPr>
      </w:pPr>
      <w:r w:rsidRPr="009537F8">
        <w:rPr>
          <w:rFonts w:cs="Angsana New"/>
          <w:sz w:val="32"/>
          <w:szCs w:val="32"/>
          <w:cs/>
        </w:rPr>
        <w:tab/>
        <w:t>ทางผู้จัดทำรู้สึกซาบซึ้ง  และ ขอขอบพระคุณ  คณะครูอาจา</w:t>
      </w:r>
      <w:r>
        <w:rPr>
          <w:rFonts w:cs="Angsana New"/>
          <w:sz w:val="32"/>
          <w:szCs w:val="32"/>
          <w:cs/>
        </w:rPr>
        <w:t xml:space="preserve">รย์ </w:t>
      </w:r>
      <w:r w:rsidRPr="009537F8">
        <w:rPr>
          <w:rFonts w:cs="Angsana New"/>
          <w:sz w:val="32"/>
          <w:szCs w:val="32"/>
          <w:cs/>
        </w:rPr>
        <w:t xml:space="preserve">  ที่ให้ความรู้และให้คำปรึกษา  ณ  โอกาสนี้ด้วย  หากท่านใดมีข้อเสนอแนะ  เกี่ยวกับโครงงาน  ทางผู้จัดทำยินดีอย่างยิ่งจะน้อมรับ  และนำไปแก้ไขต่อไป  หากมีข้อผิดพลาดประการใดทางผู้จัดทำต้องขออภัยมา  ณ  โอกาสนี้ด้วย</w:t>
      </w:r>
    </w:p>
    <w:p w:rsidR="00E47AC1" w:rsidRDefault="00E47AC1" w:rsidP="00C55A3D">
      <w:pPr>
        <w:spacing w:after="0" w:line="240" w:lineRule="auto"/>
        <w:ind w:right="-334"/>
        <w:jc w:val="thaiDistribute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 w:rsidP="00041AC7">
      <w:pPr>
        <w:rPr>
          <w:rFonts w:ascii="Angsana New" w:hAnsi="Angsana New" w:cs="Angsana New"/>
          <w:b/>
          <w:bCs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41.75pt;margin-top:-46.5pt;width:57.75pt;height:37.5pt;z-index:251658240" strokecolor="white">
            <v:textbox>
              <w:txbxContent>
                <w:p w:rsidR="00E47AC1" w:rsidRDefault="00E47AC1">
                  <w:r>
                    <w:rPr>
                      <w:cs/>
                    </w:rPr>
                    <w:t xml:space="preserve">            ข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b/>
          <w:bCs/>
          <w:sz w:val="36"/>
          <w:szCs w:val="36"/>
          <w:cs/>
        </w:rPr>
        <w:t>หัวข้อโครงงาน ร้านจักรยานออนไลน์</w:t>
      </w:r>
    </w:p>
    <w:p w:rsidR="00E47AC1" w:rsidRPr="00D30C11" w:rsidRDefault="00E47AC1" w:rsidP="00C55A3D">
      <w:pPr>
        <w:rPr>
          <w:rFonts w:ascii="Angsana New" w:hAnsi="Angsana New" w:cs="Angsana New"/>
          <w:b/>
          <w:bCs/>
          <w:sz w:val="36"/>
          <w:szCs w:val="36"/>
        </w:rPr>
      </w:pPr>
      <w:r w:rsidRPr="00F706BA">
        <w:rPr>
          <w:rFonts w:ascii="Angsana New" w:hAnsi="Angsana New" w:cs="Angsana New"/>
          <w:b/>
          <w:bCs/>
          <w:sz w:val="32"/>
          <w:szCs w:val="32"/>
          <w:cs/>
        </w:rPr>
        <w:t>โดย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F706BA">
        <w:rPr>
          <w:rFonts w:ascii="Angsana New" w:hAnsi="Angsana New" w:cs="Angsana New"/>
          <w:sz w:val="32"/>
          <w:szCs w:val="32"/>
        </w:rPr>
        <w:t>1.</w:t>
      </w:r>
      <w:r w:rsidRPr="00F706BA">
        <w:rPr>
          <w:rFonts w:ascii="Angsana New" w:hAnsi="Angsana New" w:cs="Angsana New"/>
          <w:sz w:val="32"/>
          <w:szCs w:val="32"/>
          <w:cs/>
        </w:rPr>
        <w:t>นาย</w:t>
      </w:r>
      <w:r>
        <w:rPr>
          <w:rFonts w:ascii="Angsana New" w:hAnsi="Angsana New" w:cs="Angsana New"/>
          <w:sz w:val="32"/>
          <w:szCs w:val="32"/>
        </w:rPr>
        <w:t>…………………………………..</w:t>
      </w:r>
      <w:r>
        <w:rPr>
          <w:rFonts w:ascii="Angsana New" w:hAnsi="Angsana New" w:cs="Angsana New"/>
          <w:sz w:val="32"/>
          <w:szCs w:val="32"/>
          <w:cs/>
        </w:rPr>
        <w:t xml:space="preserve"> รหัส ........................................</w:t>
      </w:r>
      <w:r>
        <w:rPr>
          <w:rFonts w:ascii="Angsana New" w:hAnsi="Angsana New" w:cs="Angsana New"/>
          <w:sz w:val="32"/>
          <w:szCs w:val="32"/>
        </w:rPr>
        <w:br/>
        <w:t xml:space="preserve">       </w:t>
      </w:r>
      <w:r w:rsidRPr="00F706BA">
        <w:rPr>
          <w:rFonts w:ascii="Angsana New" w:hAnsi="Angsana New" w:cs="Angsana New"/>
          <w:sz w:val="32"/>
          <w:szCs w:val="32"/>
        </w:rPr>
        <w:t>2.</w:t>
      </w:r>
      <w:r w:rsidRPr="00F706BA">
        <w:rPr>
          <w:rFonts w:ascii="Angsana New" w:hAnsi="Angsana New" w:cs="Angsana New"/>
          <w:sz w:val="32"/>
          <w:szCs w:val="32"/>
          <w:cs/>
        </w:rPr>
        <w:t>นาย</w:t>
      </w:r>
      <w:r>
        <w:rPr>
          <w:rFonts w:ascii="Angsana New" w:hAnsi="Angsana New" w:cs="Angsana New"/>
          <w:sz w:val="32"/>
          <w:szCs w:val="32"/>
        </w:rPr>
        <w:t>…………………………………..</w:t>
      </w:r>
      <w:r>
        <w:rPr>
          <w:rFonts w:ascii="Angsana New" w:hAnsi="Angsana New" w:cs="Angsana New"/>
          <w:sz w:val="32"/>
          <w:szCs w:val="32"/>
          <w:cs/>
        </w:rPr>
        <w:t xml:space="preserve"> รหัส ........................................</w:t>
      </w:r>
      <w:r>
        <w:rPr>
          <w:rFonts w:ascii="Angsana New" w:hAnsi="Angsana New" w:cs="Angsana New"/>
          <w:sz w:val="32"/>
          <w:szCs w:val="32"/>
        </w:rPr>
        <w:br/>
        <w:t xml:space="preserve">       </w:t>
      </w:r>
      <w:r w:rsidRPr="00F706BA">
        <w:rPr>
          <w:rFonts w:ascii="Angsana New" w:hAnsi="Angsana New" w:cs="Angsana New"/>
          <w:sz w:val="32"/>
          <w:szCs w:val="32"/>
        </w:rPr>
        <w:t>3.</w:t>
      </w:r>
      <w:r w:rsidRPr="00F706BA">
        <w:rPr>
          <w:rFonts w:ascii="Angsana New" w:hAnsi="Angsana New" w:cs="Angsana New"/>
          <w:sz w:val="32"/>
          <w:szCs w:val="32"/>
          <w:cs/>
        </w:rPr>
        <w:t>นาย</w:t>
      </w:r>
      <w:r>
        <w:rPr>
          <w:rFonts w:ascii="Angsana New" w:hAnsi="Angsana New" w:cs="Angsana New"/>
          <w:sz w:val="32"/>
          <w:szCs w:val="32"/>
        </w:rPr>
        <w:t>…………………………………..</w:t>
      </w:r>
      <w:r>
        <w:rPr>
          <w:rFonts w:ascii="Angsana New" w:hAnsi="Angsana New" w:cs="Angsana New"/>
          <w:sz w:val="32"/>
          <w:szCs w:val="32"/>
          <w:cs/>
        </w:rPr>
        <w:t xml:space="preserve"> รหัส ........................................</w:t>
      </w:r>
    </w:p>
    <w:p w:rsidR="00E47AC1" w:rsidRPr="00F706BA" w:rsidRDefault="00E47AC1" w:rsidP="00C55A3D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8.75pt;margin-top:85.4pt;width:460.5pt;height:.05pt;z-index:251657216" o:connectortype="straight"/>
        </w:pict>
      </w:r>
      <w:r w:rsidRPr="00F706BA">
        <w:rPr>
          <w:rFonts w:ascii="Angsana New" w:hAnsi="Angsana New" w:cs="Angsana New"/>
          <w:b/>
          <w:bCs/>
          <w:sz w:val="32"/>
          <w:szCs w:val="32"/>
          <w:cs/>
        </w:rPr>
        <w:t>โปรแกรมวิชา</w:t>
      </w:r>
      <w:r w:rsidRPr="00F706BA">
        <w:rPr>
          <w:rFonts w:ascii="Angsana New" w:hAnsi="Angsana New" w:cs="Angsana New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F706BA">
        <w:rPr>
          <w:rFonts w:ascii="Angsana New" w:hAnsi="Angsana New" w:cs="Angsana New"/>
          <w:b/>
          <w:bCs/>
          <w:sz w:val="32"/>
          <w:szCs w:val="32"/>
          <w:cs/>
        </w:rPr>
        <w:t xml:space="preserve">อาจารย์ที่ปรึกษา </w:t>
      </w:r>
      <w:r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</w:t>
      </w:r>
      <w:r>
        <w:rPr>
          <w:rFonts w:ascii="Angsana New" w:hAnsi="Angsana New" w:cs="Angsana New"/>
          <w:sz w:val="32"/>
          <w:szCs w:val="32"/>
        </w:rPr>
        <w:br/>
      </w:r>
      <w:r w:rsidRPr="00F706BA">
        <w:rPr>
          <w:rFonts w:ascii="Angsana New" w:hAnsi="Angsana New" w:cs="Angsana New"/>
          <w:b/>
          <w:bCs/>
          <w:sz w:val="32"/>
          <w:szCs w:val="32"/>
          <w:cs/>
        </w:rPr>
        <w:t>ปีการศึกษา</w:t>
      </w:r>
      <w:r w:rsidRPr="00F706B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</w:t>
      </w:r>
    </w:p>
    <w:p w:rsidR="00E47AC1" w:rsidRPr="00C55A3D" w:rsidRDefault="00E47AC1" w:rsidP="00C55A3D">
      <w:pPr>
        <w:rPr>
          <w:rFonts w:ascii="Angsana New" w:hAnsi="Angsana New" w:cs="Angsana New"/>
          <w:b/>
          <w:bCs/>
          <w:sz w:val="36"/>
          <w:szCs w:val="36"/>
        </w:rPr>
      </w:pPr>
      <w:r w:rsidRPr="00C55A3D">
        <w:rPr>
          <w:rFonts w:ascii="Angsana New" w:hAnsi="Angsana New" w:cs="Angsana New"/>
          <w:b/>
          <w:bCs/>
          <w:sz w:val="36"/>
          <w:szCs w:val="36"/>
          <w:cs/>
        </w:rPr>
        <w:t>บทคัดย่อ</w:t>
      </w:r>
    </w:p>
    <w:p w:rsidR="00E47AC1" w:rsidRPr="00A16C61" w:rsidRDefault="00E47AC1" w:rsidP="00A16C61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16C61">
        <w:rPr>
          <w:rFonts w:ascii="Angsana New" w:hAnsi="Angsana New" w:cs="Angsana New"/>
          <w:sz w:val="32"/>
          <w:szCs w:val="32"/>
          <w:cs/>
        </w:rPr>
        <w:t>เนื่องจากร้านขาย</w:t>
      </w:r>
      <w:r>
        <w:rPr>
          <w:rFonts w:ascii="Angsana New" w:hAnsi="Angsana New" w:cs="Angsana New"/>
          <w:sz w:val="32"/>
          <w:szCs w:val="32"/>
          <w:cs/>
        </w:rPr>
        <w:t>จักรยานออนไลน์</w:t>
      </w:r>
      <w:r w:rsidRPr="00A16C61">
        <w:rPr>
          <w:rFonts w:ascii="Angsana New" w:hAnsi="Angsana New" w:cs="Angsana New"/>
          <w:sz w:val="32"/>
          <w:szCs w:val="32"/>
          <w:cs/>
        </w:rPr>
        <w:t xml:space="preserve"> เป็นแหล่งสินค้าที่มีผู้ใช้มากที่สุดแห่งหนึ่งก็ว่าได้และเป็นที่สนใจของประชาชนทั่วไปที่ต้องการนำไปประดับตกแต่งบ้านเรือน จึงมีคนเข้ามาใช้บริการมาก แต่ว่าทางร้านยังไม่มีระบบสารสนเทศเข้ามาใช้ในองค์กรซึ่งอาจเป็นปัญหามากเมื่อเวลาที่จะค้นหาราคาหรือชนิดของสินค้าว่าสินค้านั้น อยู่ที่ใดและอยู่จุดไหนของร้าน ซึ่งหาได้ยากมาก ผลเสียที่เกิดขึ้นกับกิจการจึงมีมาก ยิ่งลูกค้าเข้าร้านมากปัญหาในการบริการก็มากขึ้น และปัญหาที่ทำให้ขาดกำไรด้วยการที่ไม่สามารถตอบสนองความต้องการของลูกค้าได้ทันท่วงทีตามที่ลูกค้าต้องการ </w:t>
      </w:r>
    </w:p>
    <w:p w:rsidR="00E47AC1" w:rsidRPr="00A16C61" w:rsidRDefault="00E47AC1" w:rsidP="00A16C61">
      <w:pPr>
        <w:jc w:val="thaiDistribute"/>
        <w:rPr>
          <w:rFonts w:ascii="Angsana New" w:hAnsi="Angsana New" w:cs="Angsana New"/>
          <w:sz w:val="32"/>
          <w:szCs w:val="32"/>
        </w:rPr>
      </w:pPr>
      <w:r w:rsidRPr="00A16C61">
        <w:rPr>
          <w:rFonts w:ascii="Angsana New" w:hAnsi="Angsana New" w:cs="Angsana New"/>
          <w:sz w:val="32"/>
          <w:szCs w:val="32"/>
          <w:cs/>
        </w:rPr>
        <w:tab/>
        <w:t>ดังนั้น ทางผู้จัดทำโครงการ ได้เล็งเห็นถึงความสำคัญในจุดนี้ และมีความคิดที่อยากจะนำเอาเทคโนโลยีสารสนเทศเข้ามาใช้  เพื่อให้ระบบการทำงานของร้าน ทำได้สะดวกสบายง่ายต่อการบริการแก่ลูกค้าให้ทันเวลาและต้องการให้ผู้ใช้สามารถฝึกปฏิบัติใช้ระบบเทคโนโลยีสารสนเทศให้เป็น  จะได้ตอบสนองความต้องการของลูกค้าและต้องการทำให้ร้านมีความทันสมัยต่อระบบเทคโนโลยีในปัจจุบัน ซึ่งวิวัฒนาการในปัจจุบันหากยังทำกิจการด้วยมืออย่างเดียวคงจะทำให้การบริการแก่ลูกค้าไม่ทั่วถึงแน่นอน และการจัดทำระบบเทคโนโลยีสารสนเทศของร้านครั้งนี้จะมาเพิ่มประสิทธิภาพในการจำหน่ายสินค้าของร้านและสามารถนำระบบนี้ไปใช้ในร้านของตัวเองหรือองค์กรของตัวเอง เพื่อให้เกิดประโยชน์สูงสุดต่อผู้ใช้และผู้มารับบริการ</w:t>
      </w:r>
    </w:p>
    <w:p w:rsidR="00E47AC1" w:rsidRDefault="00E47AC1" w:rsidP="00C55A3D">
      <w:pPr>
        <w:ind w:left="5760"/>
        <w:rPr>
          <w:rFonts w:ascii="Angsana New" w:hAnsi="Angsana New" w:cs="Angsana New"/>
          <w:sz w:val="32"/>
          <w:szCs w:val="32"/>
        </w:rPr>
      </w:pPr>
    </w:p>
    <w:p w:rsidR="00E47AC1" w:rsidRDefault="00E47AC1"/>
    <w:sectPr w:rsidR="00E47AC1" w:rsidSect="00B548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A3D"/>
    <w:rsid w:val="000303D7"/>
    <w:rsid w:val="00041AC7"/>
    <w:rsid w:val="0005260F"/>
    <w:rsid w:val="00270013"/>
    <w:rsid w:val="00324D11"/>
    <w:rsid w:val="00612EE1"/>
    <w:rsid w:val="007D5767"/>
    <w:rsid w:val="009537F8"/>
    <w:rsid w:val="00A16C61"/>
    <w:rsid w:val="00B5487E"/>
    <w:rsid w:val="00C55A3D"/>
    <w:rsid w:val="00C92E80"/>
    <w:rsid w:val="00D30C11"/>
    <w:rsid w:val="00D53D2E"/>
    <w:rsid w:val="00E47AC1"/>
    <w:rsid w:val="00F70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3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3D2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3D2E"/>
    <w:rPr>
      <w:rFonts w:ascii="Tahoma" w:hAnsi="Tahoma" w:cs="Angsana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369</Words>
  <Characters>2105</Characters>
  <Application>Microsoft Office Outlook</Application>
  <DocSecurity>0</DocSecurity>
  <Lines>0</Lines>
  <Paragraphs>0</Paragraphs>
  <ScaleCrop>false</ScaleCrop>
  <Company>FasterOS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wcr</cp:lastModifiedBy>
  <cp:revision>5</cp:revision>
  <cp:lastPrinted>2010-03-26T09:19:00Z</cp:lastPrinted>
  <dcterms:created xsi:type="dcterms:W3CDTF">2010-03-23T07:27:00Z</dcterms:created>
  <dcterms:modified xsi:type="dcterms:W3CDTF">2011-01-31T03:08:00Z</dcterms:modified>
</cp:coreProperties>
</file>